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2026-LRA-II-24-04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Dachabdichtung -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- Dachabdichtung -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